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4C015" w14:textId="77777777" w:rsidR="000A73C1" w:rsidRDefault="000A73C1" w:rsidP="000A73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PORTMAN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069CB50" w14:textId="77777777" w:rsidR="000A73C1" w:rsidRDefault="000A73C1" w:rsidP="000A73C1">
      <w:pPr>
        <w:pStyle w:val="NoSpacing"/>
        <w:rPr>
          <w:rFonts w:cs="Times New Roman"/>
          <w:szCs w:val="24"/>
        </w:rPr>
      </w:pPr>
    </w:p>
    <w:p w14:paraId="75A95BD4" w14:textId="77777777" w:rsidR="000A73C1" w:rsidRDefault="000A73C1" w:rsidP="000A73C1">
      <w:pPr>
        <w:pStyle w:val="NoSpacing"/>
        <w:rPr>
          <w:rFonts w:cs="Times New Roman"/>
          <w:szCs w:val="24"/>
        </w:rPr>
      </w:pPr>
    </w:p>
    <w:p w14:paraId="7D34D4D1" w14:textId="77777777" w:rsidR="000A73C1" w:rsidRDefault="000A73C1" w:rsidP="000A73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Taunton, Somerset,</w:t>
      </w:r>
    </w:p>
    <w:p w14:paraId="6ED54771" w14:textId="77777777" w:rsidR="000A73C1" w:rsidRDefault="000A73C1" w:rsidP="000A73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Eleanor Mortimer.</w:t>
      </w:r>
    </w:p>
    <w:p w14:paraId="07229B16" w14:textId="77777777" w:rsidR="000A73C1" w:rsidRDefault="000A73C1" w:rsidP="000A73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D79">
          <w:rPr>
            <w:rStyle w:val="Hyperlink"/>
            <w:rFonts w:cs="Times New Roman"/>
            <w:szCs w:val="24"/>
          </w:rPr>
          <w:t>https://inquisitionspostmortem.ac.uk/view/inquisition/19-047/</w:t>
        </w:r>
      </w:hyperlink>
      <w:r>
        <w:rPr>
          <w:rFonts w:cs="Times New Roman"/>
          <w:szCs w:val="24"/>
        </w:rPr>
        <w:t xml:space="preserve"> )</w:t>
      </w:r>
    </w:p>
    <w:p w14:paraId="55A45729" w14:textId="77777777" w:rsidR="000A73C1" w:rsidRDefault="000A73C1" w:rsidP="000A73C1">
      <w:pPr>
        <w:pStyle w:val="NoSpacing"/>
        <w:rPr>
          <w:rFonts w:cs="Times New Roman"/>
          <w:szCs w:val="24"/>
        </w:rPr>
      </w:pPr>
    </w:p>
    <w:p w14:paraId="1CB09444" w14:textId="77777777" w:rsidR="000A73C1" w:rsidRDefault="000A73C1" w:rsidP="000A73C1">
      <w:pPr>
        <w:pStyle w:val="NoSpacing"/>
        <w:rPr>
          <w:rFonts w:cs="Times New Roman"/>
          <w:szCs w:val="24"/>
        </w:rPr>
      </w:pPr>
    </w:p>
    <w:p w14:paraId="3D34BC69" w14:textId="77777777" w:rsidR="000A73C1" w:rsidRDefault="000A73C1" w:rsidP="000A73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2024</w:t>
      </w:r>
    </w:p>
    <w:p w14:paraId="2282A1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6F8ED" w14:textId="77777777" w:rsidR="000A73C1" w:rsidRDefault="000A73C1" w:rsidP="009139A6">
      <w:r>
        <w:separator/>
      </w:r>
    </w:p>
  </w:endnote>
  <w:endnote w:type="continuationSeparator" w:id="0">
    <w:p w14:paraId="4533D2DC" w14:textId="77777777" w:rsidR="000A73C1" w:rsidRDefault="000A73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2A3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72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AF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29F1" w14:textId="77777777" w:rsidR="000A73C1" w:rsidRDefault="000A73C1" w:rsidP="009139A6">
      <w:r>
        <w:separator/>
      </w:r>
    </w:p>
  </w:footnote>
  <w:footnote w:type="continuationSeparator" w:id="0">
    <w:p w14:paraId="7A8BAD78" w14:textId="77777777" w:rsidR="000A73C1" w:rsidRDefault="000A73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F1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BB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8A9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3C1"/>
    <w:rsid w:val="000666E0"/>
    <w:rsid w:val="000A73C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253BA"/>
  <w15:chartTrackingRefBased/>
  <w15:docId w15:val="{B29A810B-5DF2-4560-83DC-3DBD4CD4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73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4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2024-01-24T21:07:00Z</dcterms:created>
  <dcterms:modified xsi:type="dcterms:W3CDTF">2024-01-24T21:07:00Z</dcterms:modified>
</cp:coreProperties>
</file>